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3A589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07143/025-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3A5897" w:rsidRPr="003A589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3A5897" w:rsidRPr="003A5897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3A5897" w:rsidRPr="003A5897">
          <w:rPr>
            <w:rStyle w:val="aa"/>
          </w:rPr>
          <w:t xml:space="preserve"> 6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3A5897" w:rsidRPr="003A5897">
          <w:rPr>
            <w:u w:val="single"/>
          </w:rPr>
          <w:t xml:space="preserve"> 07143/025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3A5897" w:rsidRPr="003A5897">
          <w:rPr>
            <w:rStyle w:val="aa"/>
          </w:rPr>
          <w:t xml:space="preserve"> Врач-фтизиатр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3A5897" w:rsidRPr="003A5897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3A5897" w:rsidRPr="003A589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AD7E21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AD7E21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984E97" w:rsidP="00883461">
            <w:pPr>
              <w:pStyle w:val="a8"/>
            </w:pPr>
            <w:bookmarkStart w:id="8" w:name="dopzona2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CB6216">
              <w:t>1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91F22" w:rsidP="00883461">
            <w:pPr>
              <w:pStyle w:val="a8"/>
            </w:pPr>
            <w:bookmarkStart w:id="9" w:name="dopzona1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CB6216">
              <w:t>1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CB6216" w:rsidP="00883461">
            <w:pPr>
              <w:pStyle w:val="a8"/>
            </w:pPr>
            <w:r>
              <w:t>190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CB6216" w:rsidP="00883461">
            <w:pPr>
              <w:pStyle w:val="a8"/>
            </w:pPr>
            <w:r>
              <w:t>305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84E97" w:rsidRPr="00984E97">
          <w:rPr>
            <w:bCs/>
          </w:rPr>
          <w:t>-</w:t>
        </w:r>
        <w:r w:rsidR="00984E97" w:rsidRPr="00984E9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84E9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3A589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07143/025-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AD7E21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AD7E21" w:rsidRPr="00F912F0">
            <w:rPr>
              <w:rStyle w:val="ad"/>
              <w:sz w:val="20"/>
              <w:szCs w:val="20"/>
            </w:rPr>
            <w:fldChar w:fldCharType="separate"/>
          </w:r>
          <w:r w:rsidR="003A5897">
            <w:rPr>
              <w:rStyle w:val="ad"/>
              <w:noProof/>
              <w:sz w:val="20"/>
              <w:szCs w:val="20"/>
            </w:rPr>
            <w:t>1</w:t>
          </w:r>
          <w:r w:rsidR="00AD7E21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A5897" w:rsidRPr="003A5897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25, 07143/025-1А (07143/02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F63952F206A04B2694D5335E118AF55F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5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C380A1F77E34059AD92120922B0266E"/>
    <w:docVar w:name="rm_id" w:val="206"/>
    <w:docVar w:name="rm_name" w:val=" Врач-фтизиатр "/>
    <w:docVar w:name="rm_number" w:val=" 07143/025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Отделение"/>
    <w:docVar w:name="zona_time" w:val="50"/>
  </w:docVars>
  <w:rsids>
    <w:rsidRoot w:val="00A47F94"/>
    <w:rsid w:val="00025683"/>
    <w:rsid w:val="00035F4D"/>
    <w:rsid w:val="0004130D"/>
    <w:rsid w:val="00046815"/>
    <w:rsid w:val="0005566C"/>
    <w:rsid w:val="000624A8"/>
    <w:rsid w:val="00082C27"/>
    <w:rsid w:val="000A7EE8"/>
    <w:rsid w:val="000D1F5B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67816"/>
    <w:rsid w:val="003876C3"/>
    <w:rsid w:val="003A5897"/>
    <w:rsid w:val="003C24DB"/>
    <w:rsid w:val="003D77F1"/>
    <w:rsid w:val="00402CAC"/>
    <w:rsid w:val="00405CEA"/>
    <w:rsid w:val="00433B51"/>
    <w:rsid w:val="00444410"/>
    <w:rsid w:val="00471CA4"/>
    <w:rsid w:val="00491F22"/>
    <w:rsid w:val="004A10A5"/>
    <w:rsid w:val="004A47AD"/>
    <w:rsid w:val="004C4DB2"/>
    <w:rsid w:val="004D47D6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E714A"/>
    <w:rsid w:val="0060668F"/>
    <w:rsid w:val="00660239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C45FE"/>
    <w:rsid w:val="007D1852"/>
    <w:rsid w:val="007D2CEA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D7E21"/>
    <w:rsid w:val="00AF796F"/>
    <w:rsid w:val="00B31BD6"/>
    <w:rsid w:val="00B57BC1"/>
    <w:rsid w:val="00BA5029"/>
    <w:rsid w:val="00BC2F3C"/>
    <w:rsid w:val="00C02721"/>
    <w:rsid w:val="00CB6216"/>
    <w:rsid w:val="00CC1101"/>
    <w:rsid w:val="00CE3307"/>
    <w:rsid w:val="00D7137F"/>
    <w:rsid w:val="00D76DF8"/>
    <w:rsid w:val="00DA26F6"/>
    <w:rsid w:val="00DB5302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4682C"/>
    <w:rsid w:val="00F72F2A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2016-10-17T11:39:00Z</dcterms:created>
  <dcterms:modified xsi:type="dcterms:W3CDTF">2016-10-18T09:20:00Z</dcterms:modified>
</cp:coreProperties>
</file>